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1029D5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2E2929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6952E5">
              <w:t xml:space="preserve">Мокровицкому В. М.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2E2929">
              <w:rPr>
                <w:color w:val="000000" w:themeColor="text1"/>
              </w:rPr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 xml:space="preserve">, рекомендаций комиссии по подготовке проекта правил землепользования и застройки города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6952E5" w:rsidRPr="00B960D5" w:rsidRDefault="00D25713" w:rsidP="006952E5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6952E5">
        <w:t>Мокровицкому В. М. разрешение н</w:t>
      </w:r>
      <w:r w:rsidR="006952E5" w:rsidRPr="00C9620D">
        <w:t>а условно разрешенный вид и</w:t>
      </w:r>
      <w:r w:rsidR="006952E5" w:rsidRPr="00C9620D">
        <w:t>с</w:t>
      </w:r>
      <w:r w:rsidR="006952E5" w:rsidRPr="00C9620D">
        <w:t>пользования земель</w:t>
      </w:r>
      <w:r w:rsidR="006952E5">
        <w:t xml:space="preserve">ного участка с кадастровым номером </w:t>
      </w:r>
      <w:r w:rsidR="006952E5" w:rsidRPr="009C1A2B">
        <w:t>54:35:033715:2248</w:t>
      </w:r>
      <w:r w:rsidR="006952E5">
        <w:t xml:space="preserve"> площадью 2507 кв. м </w:t>
      </w:r>
      <w:r w:rsidR="006952E5" w:rsidRPr="00C9620D">
        <w:t>с местоположением: Российская Федерация, Новосибирская область, г</w:t>
      </w:r>
      <w:r w:rsidR="006952E5">
        <w:t>ород</w:t>
      </w:r>
      <w:r w:rsidR="006952E5" w:rsidRPr="00C9620D">
        <w:t xml:space="preserve"> Новос</w:t>
      </w:r>
      <w:r w:rsidR="006952E5" w:rsidRPr="00C9620D">
        <w:t>и</w:t>
      </w:r>
      <w:r w:rsidR="006952E5" w:rsidRPr="00C9620D">
        <w:t>бирск</w:t>
      </w:r>
      <w:r w:rsidR="006952E5">
        <w:t xml:space="preserve">, СНТ «Пенсионер» и объекта капитального строительства </w:t>
      </w:r>
      <w:r w:rsidR="006952E5" w:rsidRPr="00D25E13">
        <w:t>(зона</w:t>
      </w:r>
      <w:r w:rsidR="006952E5">
        <w:t xml:space="preserve"> застройки индивидуальными жилыми домами (Ж-6)</w:t>
      </w:r>
      <w:r w:rsidR="006952E5" w:rsidRPr="00C9620D">
        <w:t xml:space="preserve">) – </w:t>
      </w:r>
      <w:r w:rsidR="006952E5">
        <w:t>«магазины (4.4) – объекты для прод</w:t>
      </w:r>
      <w:r w:rsidR="006952E5">
        <w:t>а</w:t>
      </w:r>
      <w:r w:rsidR="006952E5">
        <w:t>жи товаров, торговая площадь которых составляет до 5000 кв. метров».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1029D5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29D5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2929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B6FCB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52E5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1FF9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264F6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2EC1C9-4ED8-4AB9-BD29-E937A9E24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70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59</cp:revision>
  <cp:lastPrinted>2020-02-25T03:17:00Z</cp:lastPrinted>
  <dcterms:created xsi:type="dcterms:W3CDTF">2023-05-10T04:37:00Z</dcterms:created>
  <dcterms:modified xsi:type="dcterms:W3CDTF">2025-09-15T04:37:00Z</dcterms:modified>
</cp:coreProperties>
</file>